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  <w:u w:val="single"/>
        </w:rPr>
        <w:t>Margery BOSWELL</w:t>
      </w:r>
      <w:r w:rsidRPr="00CB3086">
        <w:rPr>
          <w:rFonts w:ascii="Times New Roman" w:hAnsi="Times New Roman" w:cs="Times New Roman"/>
          <w:sz w:val="24"/>
          <w:szCs w:val="24"/>
        </w:rPr>
        <w:t xml:space="preserve">      (fl.1502)</w:t>
      </w: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of Dunwich.</w:t>
      </w: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1 = Harry Bemond of Dunwich.</w:t>
      </w: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CB3086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 w:rsidRPr="00CB3086">
        <w:rPr>
          <w:rFonts w:ascii="Times New Roman" w:hAnsi="Times New Roman" w:cs="Times New Roman"/>
          <w:sz w:val="24"/>
          <w:szCs w:val="24"/>
        </w:rPr>
        <w:t xml:space="preserve">  Cat. Ref. NCC will register, Garnon, 47)</w:t>
      </w: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2 = Robert Boswell of Dunwich.  (ibid.)</w:t>
      </w: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ab/>
        <w:t>1502</w:t>
      </w:r>
      <w:r w:rsidRPr="00CB3086">
        <w:rPr>
          <w:rFonts w:ascii="Times New Roman" w:hAnsi="Times New Roman" w:cs="Times New Roman"/>
          <w:sz w:val="24"/>
          <w:szCs w:val="24"/>
        </w:rPr>
        <w:tab/>
        <w:t>She made her Will.  (ibid.)</w:t>
      </w: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180B" w:rsidRPr="00CB3086" w:rsidRDefault="00A0180B" w:rsidP="00A0180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B3086">
        <w:rPr>
          <w:rFonts w:ascii="Times New Roman" w:hAnsi="Times New Roman" w:cs="Times New Roman"/>
          <w:sz w:val="24"/>
          <w:szCs w:val="24"/>
        </w:rPr>
        <w:t>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80B" w:rsidRDefault="00A0180B" w:rsidP="00564E3C">
      <w:pPr>
        <w:spacing w:after="0" w:line="240" w:lineRule="auto"/>
      </w:pPr>
      <w:r>
        <w:separator/>
      </w:r>
    </w:p>
  </w:endnote>
  <w:endnote w:type="continuationSeparator" w:id="0">
    <w:p w:rsidR="00A0180B" w:rsidRDefault="00A0180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180B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80B" w:rsidRDefault="00A0180B" w:rsidP="00564E3C">
      <w:pPr>
        <w:spacing w:after="0" w:line="240" w:lineRule="auto"/>
      </w:pPr>
      <w:r>
        <w:separator/>
      </w:r>
    </w:p>
  </w:footnote>
  <w:footnote w:type="continuationSeparator" w:id="0">
    <w:p w:rsidR="00A0180B" w:rsidRDefault="00A0180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80B"/>
    <w:rsid w:val="00372DC6"/>
    <w:rsid w:val="00564E3C"/>
    <w:rsid w:val="0064591D"/>
    <w:rsid w:val="00A0180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A42AC-78C6-47EB-9E71-9DF3022A0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A01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2015-12-16T21:58:00Z</dcterms:created>
  <dcterms:modified xsi:type="dcterms:W3CDTF">2015-12-16T21:58:00Z</dcterms:modified>
</cp:coreProperties>
</file>